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52F42" w14:textId="6178A5A2" w:rsidR="00BA00AB" w:rsidRDefault="00BE19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VINCENT</w:t>
      </w:r>
      <w:r>
        <w:rPr>
          <w:rFonts w:ascii="Times New Roman" w:hAnsi="Times New Roman" w:cs="Times New Roman"/>
          <w:sz w:val="24"/>
          <w:szCs w:val="24"/>
        </w:rPr>
        <w:t xml:space="preserve">      (d.1474-5)</w:t>
      </w:r>
    </w:p>
    <w:p w14:paraId="6C7717D5" w14:textId="51E4EB5C" w:rsidR="00BE19FB" w:rsidRDefault="00BE19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All Hallows-in-the-Wall, London.</w:t>
      </w:r>
    </w:p>
    <w:p w14:paraId="5626190A" w14:textId="0E9B6EB3" w:rsidR="00BE19FB" w:rsidRDefault="00BE19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F2893D" w14:textId="2287DC8D" w:rsidR="00BE19FB" w:rsidRDefault="00BE19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24DC92" w14:textId="1C87560F" w:rsidR="00BE19FB" w:rsidRDefault="00BE19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>He became Rector.</w:t>
      </w:r>
    </w:p>
    <w:p w14:paraId="0EFD3B91" w14:textId="2065633E" w:rsidR="00BE19FB" w:rsidRDefault="00BE19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(Alumni Cantab. vol.1 part 4 p.</w:t>
      </w:r>
      <w:r>
        <w:rPr>
          <w:rFonts w:ascii="Times New Roman" w:hAnsi="Times New Roman" w:cs="Times New Roman"/>
          <w:sz w:val="24"/>
          <w:szCs w:val="24"/>
        </w:rPr>
        <w:t>304)</w:t>
      </w:r>
    </w:p>
    <w:p w14:paraId="6C9CF9F1" w14:textId="5D2D8A23" w:rsidR="00BE19FB" w:rsidRDefault="00BE19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1936A9" w14:textId="5D52B1FB" w:rsidR="00BE19FB" w:rsidRDefault="00BE19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82DA0D" w14:textId="1D975EA7" w:rsidR="00BE19FB" w:rsidRPr="00BE19FB" w:rsidRDefault="00BE19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December 2021</w:t>
      </w:r>
    </w:p>
    <w:sectPr w:rsidR="00BE19FB" w:rsidRPr="00BE19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F6477" w14:textId="77777777" w:rsidR="00BE19FB" w:rsidRDefault="00BE19FB" w:rsidP="009139A6">
      <w:r>
        <w:separator/>
      </w:r>
    </w:p>
  </w:endnote>
  <w:endnote w:type="continuationSeparator" w:id="0">
    <w:p w14:paraId="7081EF03" w14:textId="77777777" w:rsidR="00BE19FB" w:rsidRDefault="00BE19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6E4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E27A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50E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2AB47" w14:textId="77777777" w:rsidR="00BE19FB" w:rsidRDefault="00BE19FB" w:rsidP="009139A6">
      <w:r>
        <w:separator/>
      </w:r>
    </w:p>
  </w:footnote>
  <w:footnote w:type="continuationSeparator" w:id="0">
    <w:p w14:paraId="631692BF" w14:textId="77777777" w:rsidR="00BE19FB" w:rsidRDefault="00BE19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457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F13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BFC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9F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E19F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9FD7F"/>
  <w15:chartTrackingRefBased/>
  <w15:docId w15:val="{3143502F-BCA8-42D6-8B7B-94FF6A60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2021-12-17T17:38:00Z</dcterms:created>
  <dcterms:modified xsi:type="dcterms:W3CDTF">2021-12-17T17:42:00Z</dcterms:modified>
</cp:coreProperties>
</file>